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24" w:rsidRDefault="007F5A24" w:rsidP="009355D0">
      <w:pPr>
        <w:jc w:val="center"/>
        <w:rPr>
          <w:b/>
          <w:sz w:val="28"/>
          <w:szCs w:val="28"/>
        </w:rPr>
      </w:pPr>
    </w:p>
    <w:p w:rsidR="007F5A24" w:rsidRPr="000F24E8" w:rsidRDefault="007F5A24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7F5A24" w:rsidRPr="000F24E8" w:rsidRDefault="007F5A24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Гущинского сельского поселения на 2017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сентябре.</w:t>
      </w:r>
    </w:p>
    <w:p w:rsidR="007F5A24" w:rsidRDefault="007F5A24" w:rsidP="009355D0">
      <w:pPr>
        <w:jc w:val="center"/>
        <w:rPr>
          <w:sz w:val="28"/>
          <w:szCs w:val="28"/>
        </w:rPr>
      </w:pPr>
    </w:p>
    <w:p w:rsidR="007F5A24" w:rsidRDefault="007F5A2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7F5A24" w:rsidRDefault="007F5A24" w:rsidP="00B10C64">
      <w:pPr>
        <w:jc w:val="center"/>
        <w:rPr>
          <w:sz w:val="28"/>
          <w:szCs w:val="28"/>
        </w:rPr>
      </w:pPr>
    </w:p>
    <w:p w:rsidR="007F5A24" w:rsidRDefault="007F5A2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местного бюджета остается без изменения.</w:t>
      </w:r>
    </w:p>
    <w:p w:rsidR="007F5A24" w:rsidRDefault="007F5A24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7F5A24" w:rsidRDefault="007F5A24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7F5A24" w:rsidRDefault="007F5A24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F5A24" w:rsidRDefault="007F5A2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расходов внутри раздела «Общегосударственные вопросы»:</w:t>
      </w:r>
    </w:p>
    <w:p w:rsidR="007F5A24" w:rsidRDefault="007F5A24" w:rsidP="00D972A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 КБК 91301047000002040244 (КОСГУ 224) 880,00 рублей и с КБК 91301047000002040244 (КОСГУ 290) 4920,00 рублей на КБК 91301137000000930244 (КОСГУ 290) в связи с уточнением платежей по приобретению венков к 9 мая.</w:t>
      </w:r>
    </w:p>
    <w:p w:rsidR="007F5A24" w:rsidRDefault="007F5A24" w:rsidP="00DC207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Перераспределение расходов на раздел «Национальная экономика, дорожное хозяйство (дорожные фонды)» - (остатки средств дорожного фонда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.)  КБК 91304097000052100244 (КОСГУ 225) 550,31 рублей с раздела «Благоустройство, уличное освещение» КБК 91305037000006010244 (КОСГУ  340).</w:t>
      </w:r>
    </w:p>
    <w:p w:rsidR="007F5A24" w:rsidRDefault="007F5A24" w:rsidP="00DC207F">
      <w:pPr>
        <w:tabs>
          <w:tab w:val="left" w:pos="195"/>
        </w:tabs>
        <w:jc w:val="both"/>
        <w:rPr>
          <w:sz w:val="28"/>
          <w:szCs w:val="28"/>
        </w:rPr>
      </w:pPr>
    </w:p>
    <w:p w:rsidR="007F5A24" w:rsidRDefault="007F5A24" w:rsidP="00D972A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расходов экономически обосновано.</w:t>
      </w:r>
    </w:p>
    <w:p w:rsidR="007F5A24" w:rsidRPr="00ED2ADF" w:rsidRDefault="007F5A24" w:rsidP="000A5725">
      <w:pPr>
        <w:tabs>
          <w:tab w:val="left" w:pos="195"/>
        </w:tabs>
        <w:jc w:val="both"/>
        <w:rPr>
          <w:sz w:val="28"/>
          <w:szCs w:val="28"/>
        </w:rPr>
      </w:pPr>
    </w:p>
    <w:p w:rsidR="007F5A24" w:rsidRPr="007412C9" w:rsidRDefault="007F5A24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2780537,30 рублей</w:t>
      </w:r>
    </w:p>
    <w:p w:rsidR="007F5A24" w:rsidRDefault="007F5A24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2792673,08 рублей</w:t>
      </w:r>
    </w:p>
    <w:p w:rsidR="007F5A24" w:rsidRDefault="007F5A24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12135,78 рублей, без изменения.</w:t>
      </w:r>
    </w:p>
    <w:p w:rsidR="007F5A24" w:rsidRDefault="007F5A24" w:rsidP="009355D0">
      <w:pPr>
        <w:jc w:val="both"/>
        <w:rPr>
          <w:sz w:val="28"/>
          <w:szCs w:val="28"/>
        </w:rPr>
      </w:pPr>
    </w:p>
    <w:p w:rsidR="007F5A24" w:rsidRDefault="007F5A24" w:rsidP="009355D0">
      <w:pPr>
        <w:jc w:val="both"/>
        <w:rPr>
          <w:sz w:val="28"/>
          <w:szCs w:val="28"/>
        </w:rPr>
      </w:pPr>
    </w:p>
    <w:p w:rsidR="007F5A24" w:rsidRDefault="007F5A24" w:rsidP="009355D0">
      <w:pPr>
        <w:jc w:val="both"/>
        <w:rPr>
          <w:sz w:val="28"/>
          <w:szCs w:val="28"/>
        </w:rPr>
      </w:pPr>
    </w:p>
    <w:p w:rsidR="007F5A24" w:rsidRDefault="007F5A24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7F5A24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555D1"/>
    <w:rsid w:val="000605D9"/>
    <w:rsid w:val="000736C1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0F2E25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451E"/>
    <w:rsid w:val="001F75D9"/>
    <w:rsid w:val="00206F1D"/>
    <w:rsid w:val="00221E28"/>
    <w:rsid w:val="00234A71"/>
    <w:rsid w:val="00243F9F"/>
    <w:rsid w:val="00250417"/>
    <w:rsid w:val="00255700"/>
    <w:rsid w:val="00255BE9"/>
    <w:rsid w:val="00255C1A"/>
    <w:rsid w:val="002758B6"/>
    <w:rsid w:val="00285FE6"/>
    <w:rsid w:val="0029068F"/>
    <w:rsid w:val="00295686"/>
    <w:rsid w:val="002C12B5"/>
    <w:rsid w:val="002D3766"/>
    <w:rsid w:val="002D3804"/>
    <w:rsid w:val="002E084F"/>
    <w:rsid w:val="002F5B7F"/>
    <w:rsid w:val="00302EE3"/>
    <w:rsid w:val="003035FD"/>
    <w:rsid w:val="003066AD"/>
    <w:rsid w:val="00321AD5"/>
    <w:rsid w:val="00322012"/>
    <w:rsid w:val="00322FE3"/>
    <w:rsid w:val="00335F62"/>
    <w:rsid w:val="00351446"/>
    <w:rsid w:val="003527D9"/>
    <w:rsid w:val="00360A05"/>
    <w:rsid w:val="00360F14"/>
    <w:rsid w:val="00362F74"/>
    <w:rsid w:val="003725A7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2150D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87E53"/>
    <w:rsid w:val="00495915"/>
    <w:rsid w:val="004A2B32"/>
    <w:rsid w:val="004A2EA4"/>
    <w:rsid w:val="004C05B4"/>
    <w:rsid w:val="004E5CE9"/>
    <w:rsid w:val="004F4F5C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571B5"/>
    <w:rsid w:val="00563789"/>
    <w:rsid w:val="00565E03"/>
    <w:rsid w:val="005709E7"/>
    <w:rsid w:val="005752A6"/>
    <w:rsid w:val="00576DCE"/>
    <w:rsid w:val="00587858"/>
    <w:rsid w:val="005A422A"/>
    <w:rsid w:val="005A78D7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29BD"/>
    <w:rsid w:val="0069183E"/>
    <w:rsid w:val="00695DF3"/>
    <w:rsid w:val="006B7C47"/>
    <w:rsid w:val="006C5D32"/>
    <w:rsid w:val="006D2EA3"/>
    <w:rsid w:val="006F403A"/>
    <w:rsid w:val="006F5AB6"/>
    <w:rsid w:val="00701A55"/>
    <w:rsid w:val="007165BA"/>
    <w:rsid w:val="007210BC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A36BB"/>
    <w:rsid w:val="007A5AA9"/>
    <w:rsid w:val="007B0B14"/>
    <w:rsid w:val="007B53DE"/>
    <w:rsid w:val="007B64C9"/>
    <w:rsid w:val="007C60F1"/>
    <w:rsid w:val="007D0BC8"/>
    <w:rsid w:val="007F5A24"/>
    <w:rsid w:val="007F6BD1"/>
    <w:rsid w:val="008028D3"/>
    <w:rsid w:val="008151D0"/>
    <w:rsid w:val="008221B9"/>
    <w:rsid w:val="008425F1"/>
    <w:rsid w:val="00852D45"/>
    <w:rsid w:val="00854C6F"/>
    <w:rsid w:val="00862083"/>
    <w:rsid w:val="0086232C"/>
    <w:rsid w:val="0086274E"/>
    <w:rsid w:val="00863320"/>
    <w:rsid w:val="0087755A"/>
    <w:rsid w:val="00895834"/>
    <w:rsid w:val="00897421"/>
    <w:rsid w:val="008A524B"/>
    <w:rsid w:val="008B6993"/>
    <w:rsid w:val="008D02BB"/>
    <w:rsid w:val="008D1B2A"/>
    <w:rsid w:val="008D56DE"/>
    <w:rsid w:val="008E1092"/>
    <w:rsid w:val="008F08B2"/>
    <w:rsid w:val="00900BBE"/>
    <w:rsid w:val="00911119"/>
    <w:rsid w:val="00915E9E"/>
    <w:rsid w:val="00922D22"/>
    <w:rsid w:val="0092370B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00171"/>
    <w:rsid w:val="00A1700D"/>
    <w:rsid w:val="00A26135"/>
    <w:rsid w:val="00A61876"/>
    <w:rsid w:val="00A61ABD"/>
    <w:rsid w:val="00A72F5B"/>
    <w:rsid w:val="00A8278D"/>
    <w:rsid w:val="00A83279"/>
    <w:rsid w:val="00AB2EAB"/>
    <w:rsid w:val="00AB556D"/>
    <w:rsid w:val="00AC0C21"/>
    <w:rsid w:val="00AD2552"/>
    <w:rsid w:val="00AF49A3"/>
    <w:rsid w:val="00AF7F76"/>
    <w:rsid w:val="00B0619B"/>
    <w:rsid w:val="00B10C64"/>
    <w:rsid w:val="00B33CAC"/>
    <w:rsid w:val="00B4616F"/>
    <w:rsid w:val="00B47B37"/>
    <w:rsid w:val="00B52060"/>
    <w:rsid w:val="00B6002E"/>
    <w:rsid w:val="00B60883"/>
    <w:rsid w:val="00B62072"/>
    <w:rsid w:val="00B632BF"/>
    <w:rsid w:val="00B737CD"/>
    <w:rsid w:val="00B82C00"/>
    <w:rsid w:val="00B83C95"/>
    <w:rsid w:val="00B84F95"/>
    <w:rsid w:val="00B94D65"/>
    <w:rsid w:val="00B95E60"/>
    <w:rsid w:val="00B96AC3"/>
    <w:rsid w:val="00BA1B0F"/>
    <w:rsid w:val="00BA2EA1"/>
    <w:rsid w:val="00BA5078"/>
    <w:rsid w:val="00BB0E65"/>
    <w:rsid w:val="00BC7DE2"/>
    <w:rsid w:val="00BD1270"/>
    <w:rsid w:val="00BD536E"/>
    <w:rsid w:val="00BF72EB"/>
    <w:rsid w:val="00C152B9"/>
    <w:rsid w:val="00C173B0"/>
    <w:rsid w:val="00C376BB"/>
    <w:rsid w:val="00C44E2B"/>
    <w:rsid w:val="00C458D1"/>
    <w:rsid w:val="00C510FE"/>
    <w:rsid w:val="00C51E1D"/>
    <w:rsid w:val="00C60C29"/>
    <w:rsid w:val="00C65B0B"/>
    <w:rsid w:val="00C65C87"/>
    <w:rsid w:val="00C70F5C"/>
    <w:rsid w:val="00C835A4"/>
    <w:rsid w:val="00C910D2"/>
    <w:rsid w:val="00C9248E"/>
    <w:rsid w:val="00CA32B1"/>
    <w:rsid w:val="00CB2D4C"/>
    <w:rsid w:val="00CB55C3"/>
    <w:rsid w:val="00CC0A1D"/>
    <w:rsid w:val="00CC5D84"/>
    <w:rsid w:val="00CD5ECC"/>
    <w:rsid w:val="00CF658C"/>
    <w:rsid w:val="00D074B8"/>
    <w:rsid w:val="00D13F35"/>
    <w:rsid w:val="00D1456D"/>
    <w:rsid w:val="00D25166"/>
    <w:rsid w:val="00D4180E"/>
    <w:rsid w:val="00D42B17"/>
    <w:rsid w:val="00D530E7"/>
    <w:rsid w:val="00D54587"/>
    <w:rsid w:val="00D643D6"/>
    <w:rsid w:val="00D839A4"/>
    <w:rsid w:val="00D84444"/>
    <w:rsid w:val="00D91A41"/>
    <w:rsid w:val="00D926AF"/>
    <w:rsid w:val="00D972A3"/>
    <w:rsid w:val="00DA3B1A"/>
    <w:rsid w:val="00DB1B41"/>
    <w:rsid w:val="00DB5322"/>
    <w:rsid w:val="00DC207F"/>
    <w:rsid w:val="00E05CB7"/>
    <w:rsid w:val="00E24354"/>
    <w:rsid w:val="00E44EFE"/>
    <w:rsid w:val="00E513DB"/>
    <w:rsid w:val="00E53113"/>
    <w:rsid w:val="00E56F14"/>
    <w:rsid w:val="00E574A5"/>
    <w:rsid w:val="00E75D62"/>
    <w:rsid w:val="00E800F9"/>
    <w:rsid w:val="00E83779"/>
    <w:rsid w:val="00E8694F"/>
    <w:rsid w:val="00E9474F"/>
    <w:rsid w:val="00E964D7"/>
    <w:rsid w:val="00EA3827"/>
    <w:rsid w:val="00EC35E3"/>
    <w:rsid w:val="00ED2ADF"/>
    <w:rsid w:val="00ED4B89"/>
    <w:rsid w:val="00ED6FB5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41D6B"/>
    <w:rsid w:val="00F43BD0"/>
    <w:rsid w:val="00F444E4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3BED"/>
    <w:rsid w:val="00FE110D"/>
    <w:rsid w:val="00FE2CA2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84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4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4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233</TotalTime>
  <Pages>1</Pages>
  <Words>149</Words>
  <Characters>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33</cp:revision>
  <cp:lastPrinted>2016-09-21T06:54:00Z</cp:lastPrinted>
  <dcterms:created xsi:type="dcterms:W3CDTF">2016-09-28T05:13:00Z</dcterms:created>
  <dcterms:modified xsi:type="dcterms:W3CDTF">2017-09-26T06:48:00Z</dcterms:modified>
</cp:coreProperties>
</file>